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6A6" w:rsidRPr="00B649F7" w:rsidRDefault="00B649F7" w:rsidP="00B649F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Assessment</w:t>
      </w:r>
      <w:r w:rsidR="007A2774">
        <w:rPr>
          <w:rFonts w:ascii="Comic Sans MS" w:hAnsi="Comic Sans MS"/>
        </w:rPr>
        <w:t xml:space="preserve"> </w:t>
      </w:r>
      <w:r w:rsidR="00240670">
        <w:rPr>
          <w:rFonts w:ascii="Comic Sans MS" w:hAnsi="Comic Sans MS"/>
        </w:rPr>
        <w:t xml:space="preserve">Friday </w:t>
      </w:r>
      <w:r>
        <w:rPr>
          <w:rFonts w:ascii="Comic Sans MS" w:hAnsi="Comic Sans MS"/>
        </w:rPr>
        <w:t>5</w:t>
      </w:r>
      <w:r w:rsidRPr="00B649F7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June</w:t>
      </w:r>
      <w:r w:rsidR="00C41B4D" w:rsidRPr="00C41B4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</w:t>
      </w:r>
      <w:r w:rsidR="001226A6" w:rsidRPr="00C41B4D">
        <w:rPr>
          <w:rFonts w:ascii="Comic Sans MS" w:hAnsi="Comic Sans MS"/>
        </w:rPr>
        <w:t>Spelling Dictations</w:t>
      </w:r>
      <w:r>
        <w:rPr>
          <w:rFonts w:ascii="Comic Sans MS" w:hAnsi="Comic Sans MS"/>
        </w:rPr>
        <w:t>: -</w:t>
      </w:r>
      <w:proofErr w:type="spellStart"/>
      <w:r>
        <w:rPr>
          <w:rFonts w:ascii="Comic Sans MS" w:hAnsi="Comic Sans MS"/>
        </w:rPr>
        <w:t>ous</w:t>
      </w:r>
      <w:proofErr w:type="spellEnd"/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B649F7" w:rsidTr="00B649F7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B649F7" w:rsidRDefault="00B649F7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</w:tr>
      <w:tr w:rsidR="00B649F7" w:rsidTr="00B649F7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</w:tr>
      <w:tr w:rsidR="00B649F7" w:rsidTr="00B649F7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:rsidTr="00B649F7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  <w:tr w:rsidR="004D2050" w:rsidTr="00B649F7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  <w:tc>
          <w:tcPr>
            <w:tcW w:w="360" w:type="dxa"/>
          </w:tcPr>
          <w:p w:rsidR="004D2050" w:rsidRDefault="004D2050" w:rsidP="009D7658"/>
        </w:tc>
      </w:tr>
      <w:tr w:rsidR="004D2050" w:rsidTr="00B649F7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</w:tbl>
    <w:p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:rsidR="001226A6" w:rsidRDefault="001226A6" w:rsidP="008F7438">
      <w:pPr>
        <w:tabs>
          <w:tab w:val="left" w:pos="975"/>
        </w:tabs>
      </w:pPr>
    </w:p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649F7" w:rsidTr="001D35D7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B649F7" w:rsidRDefault="00B649F7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</w:tr>
      <w:tr w:rsidR="00B649F7" w:rsidTr="001D35D7">
        <w:trPr>
          <w:trHeight w:val="405"/>
        </w:trPr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</w:tr>
      <w:tr w:rsidR="00B649F7" w:rsidTr="001D35D7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B649F7" w:rsidTr="009D7658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B649F7" w:rsidRDefault="00B649F7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</w:tr>
      <w:tr w:rsidR="00B649F7" w:rsidTr="009D7658">
        <w:trPr>
          <w:trHeight w:val="405"/>
        </w:trPr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</w:tr>
      <w:tr w:rsidR="00B649F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649F7" w:rsidTr="00947507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B649F7" w:rsidRDefault="00B649F7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</w:tr>
      <w:tr w:rsidR="00B649F7" w:rsidTr="00947507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  <w:tcBorders>
              <w:bottom w:val="nil"/>
            </w:tcBorders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</w:tr>
      <w:tr w:rsidR="00B649F7" w:rsidTr="00947507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B649F7" w:rsidTr="00B649F7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B649F7" w:rsidRDefault="00B649F7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B649F7" w:rsidRDefault="00B649F7" w:rsidP="004D2050"/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</w:tr>
      <w:tr w:rsidR="00B649F7" w:rsidTr="00B649F7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B649F7" w:rsidRDefault="00B649F7" w:rsidP="004D2050"/>
        </w:tc>
        <w:tc>
          <w:tcPr>
            <w:tcW w:w="360" w:type="dxa"/>
          </w:tcPr>
          <w:p w:rsidR="00B649F7" w:rsidRDefault="00B649F7" w:rsidP="004D2050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B649F7" w:rsidRDefault="00B649F7" w:rsidP="004D2050"/>
        </w:tc>
        <w:tc>
          <w:tcPr>
            <w:tcW w:w="360" w:type="dxa"/>
          </w:tcPr>
          <w:p w:rsidR="00B649F7" w:rsidRDefault="00B649F7" w:rsidP="004D2050"/>
        </w:tc>
        <w:tc>
          <w:tcPr>
            <w:tcW w:w="360" w:type="dxa"/>
          </w:tcPr>
          <w:p w:rsidR="00B649F7" w:rsidRDefault="00B649F7" w:rsidP="004D2050"/>
        </w:tc>
        <w:tc>
          <w:tcPr>
            <w:tcW w:w="360" w:type="dxa"/>
          </w:tcPr>
          <w:p w:rsidR="00B649F7" w:rsidRDefault="00B649F7" w:rsidP="004D2050"/>
        </w:tc>
        <w:tc>
          <w:tcPr>
            <w:tcW w:w="360" w:type="dxa"/>
          </w:tcPr>
          <w:p w:rsidR="00B649F7" w:rsidRDefault="00B649F7" w:rsidP="004D2050"/>
        </w:tc>
      </w:tr>
      <w:tr w:rsidR="00B649F7" w:rsidTr="004D205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  <w:tc>
          <w:tcPr>
            <w:tcW w:w="360" w:type="dxa"/>
            <w:shd w:val="clear" w:color="auto" w:fill="000000" w:themeFill="text1"/>
          </w:tcPr>
          <w:p w:rsidR="00B649F7" w:rsidRDefault="00B649F7" w:rsidP="004D2050"/>
        </w:tc>
      </w:tr>
    </w:tbl>
    <w:p w:rsidR="00A7468F" w:rsidRDefault="00A7468F" w:rsidP="004D2050">
      <w:pPr>
        <w:tabs>
          <w:tab w:val="left" w:pos="1309"/>
        </w:tabs>
      </w:pPr>
    </w:p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649F7" w:rsidTr="000D7974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B649F7" w:rsidRDefault="00B649F7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</w:tr>
      <w:tr w:rsidR="00B649F7" w:rsidTr="000D7974">
        <w:trPr>
          <w:trHeight w:val="405"/>
        </w:trPr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  <w:tc>
          <w:tcPr>
            <w:tcW w:w="360" w:type="dxa"/>
          </w:tcPr>
          <w:p w:rsidR="00B649F7" w:rsidRDefault="00B649F7" w:rsidP="009D7658"/>
        </w:tc>
      </w:tr>
      <w:tr w:rsidR="00B649F7" w:rsidTr="000D7974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  <w:tc>
          <w:tcPr>
            <w:tcW w:w="360" w:type="dxa"/>
            <w:shd w:val="clear" w:color="auto" w:fill="000000" w:themeFill="text1"/>
          </w:tcPr>
          <w:p w:rsidR="00B649F7" w:rsidRDefault="00B649F7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A7468F" w:rsidRDefault="00A7468F"/>
    <w:p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77B36" w:rsidTr="003534BC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D77B36" w:rsidRDefault="00D77B36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</w:tr>
      <w:tr w:rsidR="00D77B36" w:rsidTr="003534BC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</w:tr>
      <w:tr w:rsidR="00D77B36" w:rsidTr="003534BC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D77B36" w:rsidTr="00D77B36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D77B36" w:rsidRDefault="00D77B36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</w:tr>
      <w:tr w:rsidR="00D77B36" w:rsidTr="00D77B36">
        <w:trPr>
          <w:trHeight w:val="405"/>
        </w:trPr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</w:tr>
      <w:tr w:rsidR="00D77B36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</w:tr>
    </w:tbl>
    <w:p w:rsidR="00C41B4D" w:rsidRDefault="00C41B4D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 w:rsidP="004D2050">
      <w:pPr>
        <w:tabs>
          <w:tab w:val="left" w:pos="1159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77B36" w:rsidTr="00CA170A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77B36" w:rsidRDefault="00D77B36" w:rsidP="009D7658">
            <w:pPr>
              <w:ind w:right="-707"/>
            </w:pPr>
            <w:bookmarkStart w:id="0" w:name="_GoBack" w:colFirst="8" w:colLast="8"/>
          </w:p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</w:tr>
      <w:tr w:rsidR="00D77B36" w:rsidTr="00CA170A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FFFFFF" w:themeFill="background1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  <w:tc>
          <w:tcPr>
            <w:tcW w:w="360" w:type="dxa"/>
          </w:tcPr>
          <w:p w:rsidR="00D77B36" w:rsidRDefault="00D77B36" w:rsidP="009D7658"/>
        </w:tc>
      </w:tr>
      <w:tr w:rsidR="00D77B36" w:rsidTr="00CA170A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FFFFFF" w:themeFill="background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  <w:tc>
          <w:tcPr>
            <w:tcW w:w="360" w:type="dxa"/>
            <w:shd w:val="clear" w:color="auto" w:fill="000000" w:themeFill="text1"/>
          </w:tcPr>
          <w:p w:rsidR="00D77B36" w:rsidRDefault="00D77B36" w:rsidP="009D7658"/>
        </w:tc>
      </w:tr>
    </w:tbl>
    <w:bookmarkEnd w:id="0"/>
    <w:p w:rsidR="007A2774" w:rsidRDefault="00B649F7" w:rsidP="004D2050">
      <w:pPr>
        <w:tabs>
          <w:tab w:val="left" w:pos="1159"/>
        </w:tabs>
      </w:pPr>
      <w:r>
        <w:t xml:space="preserve">       10.</w:t>
      </w:r>
    </w:p>
    <w:p w:rsidR="007A2774" w:rsidRPr="007A2774" w:rsidRDefault="007A2774" w:rsidP="007A2774"/>
    <w:p w:rsidR="007A2774" w:rsidRPr="007A2774" w:rsidRDefault="007A2774" w:rsidP="007A2774"/>
    <w:p w:rsidR="007A2774" w:rsidRPr="007A2774" w:rsidRDefault="007A2774" w:rsidP="007A2774"/>
    <w:p w:rsidR="007A2774" w:rsidRDefault="007A2774" w:rsidP="007A2774"/>
    <w:p w:rsidR="007A2774" w:rsidRPr="007A2774" w:rsidRDefault="007A2774" w:rsidP="007A2774">
      <w:pPr>
        <w:tabs>
          <w:tab w:val="left" w:pos="2280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A2774" w:rsidTr="001F270D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7A2774" w:rsidRDefault="007A2774" w:rsidP="001F270D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</w:tr>
      <w:tr w:rsidR="007A2774" w:rsidTr="001F270D">
        <w:trPr>
          <w:trHeight w:val="405"/>
        </w:trPr>
        <w:tc>
          <w:tcPr>
            <w:tcW w:w="360" w:type="dxa"/>
          </w:tcPr>
          <w:p w:rsidR="007A2774" w:rsidRDefault="007A2774" w:rsidP="001F270D"/>
        </w:tc>
        <w:tc>
          <w:tcPr>
            <w:tcW w:w="360" w:type="dxa"/>
          </w:tcPr>
          <w:p w:rsidR="007A2774" w:rsidRDefault="007A2774" w:rsidP="001F270D"/>
        </w:tc>
        <w:tc>
          <w:tcPr>
            <w:tcW w:w="360" w:type="dxa"/>
          </w:tcPr>
          <w:p w:rsidR="007A2774" w:rsidRDefault="007A2774" w:rsidP="001F270D"/>
        </w:tc>
        <w:tc>
          <w:tcPr>
            <w:tcW w:w="360" w:type="dxa"/>
          </w:tcPr>
          <w:p w:rsidR="007A2774" w:rsidRDefault="007A2774" w:rsidP="001F270D"/>
        </w:tc>
        <w:tc>
          <w:tcPr>
            <w:tcW w:w="360" w:type="dxa"/>
          </w:tcPr>
          <w:p w:rsidR="007A2774" w:rsidRDefault="007A2774" w:rsidP="001F270D"/>
        </w:tc>
        <w:tc>
          <w:tcPr>
            <w:tcW w:w="360" w:type="dxa"/>
          </w:tcPr>
          <w:p w:rsidR="007A2774" w:rsidRDefault="007A2774" w:rsidP="001F270D"/>
        </w:tc>
        <w:tc>
          <w:tcPr>
            <w:tcW w:w="360" w:type="dxa"/>
          </w:tcPr>
          <w:p w:rsidR="007A2774" w:rsidRDefault="007A2774" w:rsidP="001F270D"/>
        </w:tc>
        <w:tc>
          <w:tcPr>
            <w:tcW w:w="360" w:type="dxa"/>
          </w:tcPr>
          <w:p w:rsidR="007A2774" w:rsidRDefault="007A2774" w:rsidP="001F270D"/>
        </w:tc>
      </w:tr>
      <w:tr w:rsidR="007A2774" w:rsidTr="001F270D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  <w:tc>
          <w:tcPr>
            <w:tcW w:w="360" w:type="dxa"/>
            <w:shd w:val="clear" w:color="auto" w:fill="000000" w:themeFill="text1"/>
          </w:tcPr>
          <w:p w:rsidR="007A2774" w:rsidRDefault="007A2774" w:rsidP="001F270D"/>
        </w:tc>
      </w:tr>
    </w:tbl>
    <w:p w:rsidR="00C41B4D" w:rsidRPr="007A2774" w:rsidRDefault="00C41B4D" w:rsidP="007A2774">
      <w:pPr>
        <w:tabs>
          <w:tab w:val="left" w:pos="2280"/>
        </w:tabs>
      </w:pPr>
    </w:p>
    <w:sectPr w:rsidR="00C41B4D" w:rsidRPr="007A2774" w:rsidSect="00B649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A6"/>
    <w:rsid w:val="001226A6"/>
    <w:rsid w:val="001D59B5"/>
    <w:rsid w:val="00205F17"/>
    <w:rsid w:val="002233FF"/>
    <w:rsid w:val="00240670"/>
    <w:rsid w:val="004D2050"/>
    <w:rsid w:val="004F07AC"/>
    <w:rsid w:val="00564C64"/>
    <w:rsid w:val="006502BE"/>
    <w:rsid w:val="006658E0"/>
    <w:rsid w:val="00731BFE"/>
    <w:rsid w:val="007A2774"/>
    <w:rsid w:val="00866DEB"/>
    <w:rsid w:val="008D2B77"/>
    <w:rsid w:val="008F622E"/>
    <w:rsid w:val="008F7438"/>
    <w:rsid w:val="00A7468F"/>
    <w:rsid w:val="00AA1AF3"/>
    <w:rsid w:val="00B649F7"/>
    <w:rsid w:val="00C14D25"/>
    <w:rsid w:val="00C41B4D"/>
    <w:rsid w:val="00C9631A"/>
    <w:rsid w:val="00D34667"/>
    <w:rsid w:val="00D77B36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5FB"/>
  <w15:docId w15:val="{37E1EB52-DD69-4D82-8279-CCB433E9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D3E80BA1</Template>
  <TotalTime>2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LGraves</cp:lastModifiedBy>
  <cp:revision>2</cp:revision>
  <dcterms:created xsi:type="dcterms:W3CDTF">2020-05-27T11:36:00Z</dcterms:created>
  <dcterms:modified xsi:type="dcterms:W3CDTF">2020-05-27T11:36:00Z</dcterms:modified>
</cp:coreProperties>
</file>